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033665" w:rsidRPr="005D29B3" w:rsidRDefault="00033665" w:rsidP="00033665">
      <w:pPr>
        <w:jc w:val="center"/>
        <w:rPr>
          <w:bCs/>
          <w:color w:val="000000"/>
          <w:sz w:val="18"/>
          <w:szCs w:val="18"/>
        </w:rPr>
      </w:pPr>
      <w:proofErr w:type="gramStart"/>
      <w:r>
        <w:rPr>
          <w:bCs/>
          <w:color w:val="000000"/>
          <w:sz w:val="40"/>
          <w:szCs w:val="40"/>
        </w:rPr>
        <w:t>для</w:t>
      </w:r>
      <w:proofErr w:type="gramEnd"/>
      <w:r>
        <w:rPr>
          <w:bCs/>
          <w:color w:val="000000"/>
          <w:sz w:val="40"/>
          <w:szCs w:val="40"/>
        </w:rPr>
        <w:t xml:space="preserve"> </w:t>
      </w:r>
      <w:proofErr w:type="gramStart"/>
      <w:r w:rsidRPr="00033665">
        <w:rPr>
          <w:bCs/>
          <w:color w:val="000000"/>
          <w:sz w:val="40"/>
          <w:szCs w:val="40"/>
        </w:rPr>
        <w:t>хранение</w:t>
      </w:r>
      <w:proofErr w:type="gramEnd"/>
      <w:r w:rsidRPr="00033665">
        <w:rPr>
          <w:bCs/>
          <w:color w:val="000000"/>
          <w:sz w:val="40"/>
          <w:szCs w:val="40"/>
        </w:rPr>
        <w:t xml:space="preserve"> автотранспорта</w:t>
      </w:r>
      <w:r w:rsidRPr="005D29B3">
        <w:rPr>
          <w:bCs/>
          <w:color w:val="000000"/>
          <w:sz w:val="18"/>
          <w:szCs w:val="18"/>
        </w:rPr>
        <w:t>.</w:t>
      </w:r>
    </w:p>
    <w:p w:rsidR="00A0545F" w:rsidRPr="00A0545F" w:rsidRDefault="00A0545F" w:rsidP="00A0545F">
      <w:pPr>
        <w:jc w:val="center"/>
        <w:rPr>
          <w:b/>
          <w:color w:val="000000"/>
          <w:sz w:val="28"/>
          <w:szCs w:val="28"/>
        </w:rPr>
      </w:pPr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 xml:space="preserve">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72527E">
              <w:rPr>
                <w:sz w:val="24"/>
                <w:szCs w:val="24"/>
              </w:rPr>
              <w:t>2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8C2A13" w:rsidRPr="008C2A13">
        <w:rPr>
          <w:sz w:val="24"/>
          <w:szCs w:val="24"/>
        </w:rPr>
        <w:t>№  зем-19 от 20.01.2021г.</w:t>
      </w:r>
      <w:r w:rsidR="00AA2B22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AA2B22">
        <w:rPr>
          <w:b/>
          <w:sz w:val="24"/>
          <w:szCs w:val="24"/>
        </w:rPr>
        <w:t>_________________имунуемый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населённых пунктов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C80DF9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C80DF9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C80DF9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C80DF9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C80DF9" w:rsidRPr="0045600C">
        <w:rPr>
          <w:b/>
          <w:sz w:val="24"/>
          <w:szCs w:val="24"/>
        </w:rPr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C80DF9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9336D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1.6</w:t>
      </w:r>
      <w:r w:rsidR="00617C83"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="00617C83"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454225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lastRenderedPageBreak/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Pr="00DD1F41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:rsidR="00033665" w:rsidRPr="00033665" w:rsidRDefault="00DD1F41" w:rsidP="00033665">
      <w:pPr>
        <w:rPr>
          <w:color w:val="000000"/>
          <w:sz w:val="24"/>
          <w:szCs w:val="24"/>
          <w:shd w:val="clear" w:color="auto" w:fill="F8F9FA"/>
        </w:rPr>
      </w:pPr>
      <w:r w:rsidRPr="00033665">
        <w:rPr>
          <w:color w:val="000000" w:themeColor="text1"/>
          <w:sz w:val="24"/>
          <w:szCs w:val="24"/>
        </w:rPr>
        <w:t xml:space="preserve">6.4. </w:t>
      </w:r>
      <w:r w:rsidRPr="00033665">
        <w:rPr>
          <w:b/>
          <w:color w:val="000000"/>
          <w:sz w:val="24"/>
          <w:szCs w:val="24"/>
        </w:rPr>
        <w:t>Обременение /ограничение прав на земельный участок</w:t>
      </w:r>
      <w:r w:rsidR="007D7EF6" w:rsidRPr="00033665">
        <w:rPr>
          <w:b/>
          <w:color w:val="000000"/>
          <w:sz w:val="24"/>
          <w:szCs w:val="24"/>
        </w:rPr>
        <w:t>:</w:t>
      </w:r>
      <w:bookmarkStart w:id="0" w:name="_GoBack"/>
      <w:bookmarkEnd w:id="0"/>
      <w:r w:rsidR="0020640A" w:rsidRPr="00033665">
        <w:rPr>
          <w:b/>
          <w:color w:val="000000"/>
          <w:sz w:val="24"/>
          <w:szCs w:val="24"/>
          <w:shd w:val="clear" w:color="auto" w:fill="F8F9FA"/>
        </w:rPr>
        <w:t xml:space="preserve"> </w:t>
      </w:r>
      <w:proofErr w:type="gramStart"/>
      <w:r w:rsidR="00033665" w:rsidRPr="00033665">
        <w:rPr>
          <w:b/>
          <w:bCs/>
          <w:color w:val="000000"/>
          <w:sz w:val="24"/>
          <w:szCs w:val="24"/>
          <w:shd w:val="clear" w:color="auto" w:fill="FFFFFF"/>
        </w:rPr>
        <w:t>ЗОУИТ74:25-6.334</w:t>
      </w:r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  Ограничения установлены Постановлением Правительства РФ от 24.02.09г. №160: п.8.В охранных зонах запрещается осуществлять любые действия, которые могут нарушить безопасную работу объектов </w:t>
      </w:r>
      <w:proofErr w:type="spellStart"/>
      <w:r w:rsidR="00033665" w:rsidRPr="00033665">
        <w:rPr>
          <w:color w:val="000000"/>
          <w:sz w:val="24"/>
          <w:szCs w:val="24"/>
          <w:shd w:val="clear" w:color="auto" w:fill="F8F9FA"/>
        </w:rPr>
        <w:t>электросетевого</w:t>
      </w:r>
      <w:proofErr w:type="spell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 хозяйства, в том числе привести к их повреждению или уничтожению, и (или) повлечь причинение вреда жизни, здоровью граждан и имуществу физ. или </w:t>
      </w:r>
      <w:proofErr w:type="spellStart"/>
      <w:r w:rsidR="00033665" w:rsidRPr="00033665">
        <w:rPr>
          <w:color w:val="000000"/>
          <w:sz w:val="24"/>
          <w:szCs w:val="24"/>
          <w:shd w:val="clear" w:color="auto" w:fill="F8F9FA"/>
        </w:rPr>
        <w:t>юрид</w:t>
      </w:r>
      <w:proofErr w:type="spellEnd"/>
      <w:r w:rsidR="00033665" w:rsidRPr="00033665">
        <w:rPr>
          <w:color w:val="000000"/>
          <w:sz w:val="24"/>
          <w:szCs w:val="24"/>
          <w:shd w:val="clear" w:color="auto" w:fill="F8F9FA"/>
        </w:rPr>
        <w:t>. лиц, а также повлечь нанесение экологического ущерба и возникновение пожаров</w:t>
      </w:r>
      <w:proofErr w:type="gram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, в том числе: а) набрасывать на провода и опоры </w:t>
      </w:r>
      <w:proofErr w:type="gramStart"/>
      <w:r w:rsidR="00033665" w:rsidRPr="00033665">
        <w:rPr>
          <w:color w:val="000000"/>
          <w:sz w:val="24"/>
          <w:szCs w:val="24"/>
          <w:shd w:val="clear" w:color="auto" w:fill="F8F9FA"/>
        </w:rPr>
        <w:t>ВЛ</w:t>
      </w:r>
      <w:proofErr w:type="gram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 электропередачи посторонние предметы, а также подниматься на опоры ВЛ электропередачи; б) размещать любые объекты и предметы (материалы) в </w:t>
      </w:r>
      <w:proofErr w:type="gramStart"/>
      <w:r w:rsidR="00033665" w:rsidRPr="00033665">
        <w:rPr>
          <w:color w:val="000000"/>
          <w:sz w:val="24"/>
          <w:szCs w:val="24"/>
          <w:shd w:val="clear" w:color="auto" w:fill="F8F9FA"/>
        </w:rPr>
        <w:t>пределах</w:t>
      </w:r>
      <w:proofErr w:type="gram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 созданных в соответствии с требованиями нормативно-технических документов проходов и подъездов для доступа к объектам </w:t>
      </w:r>
      <w:proofErr w:type="spellStart"/>
      <w:r w:rsidR="00033665" w:rsidRPr="00033665">
        <w:rPr>
          <w:color w:val="000000"/>
          <w:sz w:val="24"/>
          <w:szCs w:val="24"/>
          <w:shd w:val="clear" w:color="auto" w:fill="F8F9FA"/>
        </w:rPr>
        <w:t>электросетевого</w:t>
      </w:r>
      <w:proofErr w:type="spell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 хозяйства, а также проводить любые работы и возводить сооружения, которые могут препятствовать доступу к объектам </w:t>
      </w:r>
      <w:proofErr w:type="spellStart"/>
      <w:r w:rsidR="00033665" w:rsidRPr="00033665">
        <w:rPr>
          <w:color w:val="000000"/>
          <w:sz w:val="24"/>
          <w:szCs w:val="24"/>
          <w:shd w:val="clear" w:color="auto" w:fill="F8F9FA"/>
        </w:rPr>
        <w:t>электросетевого</w:t>
      </w:r>
      <w:proofErr w:type="spell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  хозяйства, без создания необходимых для такого доступа проходов и подъездов; в) </w:t>
      </w:r>
      <w:proofErr w:type="spellStart"/>
      <w:r w:rsidR="00033665" w:rsidRPr="00033665">
        <w:rPr>
          <w:color w:val="000000"/>
          <w:sz w:val="24"/>
          <w:szCs w:val="24"/>
          <w:shd w:val="clear" w:color="auto" w:fill="F8F9FA"/>
        </w:rPr>
        <w:t>находятсяся</w:t>
      </w:r>
      <w:proofErr w:type="spell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о. зон вводных и распределительных устройств, подстанций, </w:t>
      </w:r>
      <w:proofErr w:type="gramStart"/>
      <w:r w:rsidR="00033665" w:rsidRPr="00033665">
        <w:rPr>
          <w:color w:val="000000"/>
          <w:sz w:val="24"/>
          <w:szCs w:val="24"/>
          <w:shd w:val="clear" w:color="auto" w:fill="F8F9FA"/>
        </w:rPr>
        <w:t>ВЛ</w:t>
      </w:r>
      <w:proofErr w:type="gram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 электропередачи, а также в о. зонах КЛ электропередачи; г) размещать свалки; ) производить работы ударными механизмами, сбрасывать тяжести массой свыше 5 т, производить сброс и слив едких и </w:t>
      </w:r>
      <w:proofErr w:type="spellStart"/>
      <w:r w:rsidR="00033665" w:rsidRPr="00033665">
        <w:rPr>
          <w:color w:val="000000"/>
          <w:sz w:val="24"/>
          <w:szCs w:val="24"/>
          <w:shd w:val="clear" w:color="auto" w:fill="F8F9FA"/>
        </w:rPr>
        <w:t>корроз-ных</w:t>
      </w:r>
      <w:proofErr w:type="spell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 веществ и горюче-смазочных материалов (в о. </w:t>
      </w:r>
      <w:proofErr w:type="spellStart"/>
      <w:r w:rsidR="00033665" w:rsidRPr="00033665">
        <w:rPr>
          <w:color w:val="000000"/>
          <w:sz w:val="24"/>
          <w:szCs w:val="24"/>
          <w:shd w:val="clear" w:color="auto" w:fill="F8F9FA"/>
        </w:rPr>
        <w:t>з</w:t>
      </w:r>
      <w:proofErr w:type="spellEnd"/>
      <w:r w:rsidR="00033665" w:rsidRPr="00033665">
        <w:rPr>
          <w:color w:val="000000"/>
          <w:sz w:val="24"/>
          <w:szCs w:val="24"/>
          <w:shd w:val="clear" w:color="auto" w:fill="F8F9FA"/>
        </w:rPr>
        <w:t>. подземных КЛ электропередачи)</w:t>
      </w:r>
      <w:proofErr w:type="gramStart"/>
      <w:r w:rsidR="00033665" w:rsidRPr="00033665">
        <w:rPr>
          <w:color w:val="000000"/>
          <w:sz w:val="24"/>
          <w:szCs w:val="24"/>
          <w:shd w:val="clear" w:color="auto" w:fill="F8F9FA"/>
        </w:rPr>
        <w:t>.</w:t>
      </w:r>
      <w:proofErr w:type="gram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 </w:t>
      </w:r>
      <w:proofErr w:type="gramStart"/>
      <w:r w:rsidR="00033665" w:rsidRPr="00033665">
        <w:rPr>
          <w:color w:val="000000"/>
          <w:sz w:val="24"/>
          <w:szCs w:val="24"/>
          <w:shd w:val="clear" w:color="auto" w:fill="F8F9FA"/>
        </w:rPr>
        <w:t>п</w:t>
      </w:r>
      <w:proofErr w:type="gramEnd"/>
      <w:r w:rsidR="00033665" w:rsidRPr="00033665">
        <w:rPr>
          <w:color w:val="000000"/>
          <w:sz w:val="24"/>
          <w:szCs w:val="24"/>
          <w:shd w:val="clear" w:color="auto" w:fill="F8F9FA"/>
        </w:rPr>
        <w:t>.10. В пределах охранных зон без письменного решения о согласовании сетевых организаций юридическим и физическим лицам запрещаются: а) строительство, капитальный</w:t>
      </w:r>
      <w:proofErr w:type="gramStart"/>
      <w:r w:rsidR="00033665" w:rsidRPr="00033665">
        <w:rPr>
          <w:color w:val="000000"/>
          <w:sz w:val="24"/>
          <w:szCs w:val="24"/>
          <w:shd w:val="clear" w:color="auto" w:fill="F8F9FA"/>
        </w:rPr>
        <w:t>.</w:t>
      </w:r>
      <w:proofErr w:type="gram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 </w:t>
      </w:r>
      <w:proofErr w:type="gramStart"/>
      <w:r w:rsidR="00033665" w:rsidRPr="00033665">
        <w:rPr>
          <w:color w:val="000000"/>
          <w:sz w:val="24"/>
          <w:szCs w:val="24"/>
          <w:shd w:val="clear" w:color="auto" w:fill="F8F9FA"/>
        </w:rPr>
        <w:t>р</w:t>
      </w:r>
      <w:proofErr w:type="gramEnd"/>
      <w:r w:rsidR="00033665" w:rsidRPr="00033665">
        <w:rPr>
          <w:color w:val="000000"/>
          <w:sz w:val="24"/>
          <w:szCs w:val="24"/>
          <w:shd w:val="clear" w:color="auto" w:fill="F8F9FA"/>
        </w:rPr>
        <w:t>емонт, реконструкция или снос зданий и сооружений; б) горные, взрывные, мелиоративные работы, в том числе связанные с временным затоплением земель; в) посадка и вырубка деревьев и кустарников; г) дноуглубительные, землечерпальные и погрузочно-разгрузочные работы, добыча рыбы, др. водных животных и растений придонными орудиями лова, устройство водопоев, колка и заготовка льда (</w:t>
      </w:r>
      <w:proofErr w:type="gramStart"/>
      <w:r w:rsidR="00033665" w:rsidRPr="00033665">
        <w:rPr>
          <w:color w:val="000000"/>
          <w:sz w:val="24"/>
          <w:szCs w:val="24"/>
          <w:shd w:val="clear" w:color="auto" w:fill="F8F9FA"/>
        </w:rPr>
        <w:t>в о</w:t>
      </w:r>
      <w:proofErr w:type="gram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. </w:t>
      </w:r>
      <w:proofErr w:type="spellStart"/>
      <w:r w:rsidR="00033665" w:rsidRPr="00033665">
        <w:rPr>
          <w:color w:val="000000"/>
          <w:sz w:val="24"/>
          <w:szCs w:val="24"/>
          <w:shd w:val="clear" w:color="auto" w:fill="F8F9FA"/>
        </w:rPr>
        <w:t>з</w:t>
      </w:r>
      <w:proofErr w:type="spell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. подводных КЛ электропередачи); </w:t>
      </w:r>
      <w:proofErr w:type="spellStart"/>
      <w:r w:rsidR="00033665" w:rsidRPr="00033665">
        <w:rPr>
          <w:color w:val="000000"/>
          <w:sz w:val="24"/>
          <w:szCs w:val="24"/>
          <w:shd w:val="clear" w:color="auto" w:fill="F8F9FA"/>
        </w:rPr>
        <w:t>д</w:t>
      </w:r>
      <w:proofErr w:type="spell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) проход судов, у которых </w:t>
      </w:r>
      <w:proofErr w:type="spellStart"/>
      <w:r w:rsidR="00033665" w:rsidRPr="00033665">
        <w:rPr>
          <w:color w:val="000000"/>
          <w:sz w:val="24"/>
          <w:szCs w:val="24"/>
          <w:shd w:val="clear" w:color="auto" w:fill="F8F9FA"/>
        </w:rPr>
        <w:t>расст-ие</w:t>
      </w:r>
      <w:proofErr w:type="spell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 по вертикали от верхнего крайнего габарита с грузом или без груза до нижней точки провеса проводов переходов </w:t>
      </w:r>
      <w:proofErr w:type="gramStart"/>
      <w:r w:rsidR="00033665" w:rsidRPr="00033665">
        <w:rPr>
          <w:color w:val="000000"/>
          <w:sz w:val="24"/>
          <w:szCs w:val="24"/>
          <w:shd w:val="clear" w:color="auto" w:fill="F8F9FA"/>
        </w:rPr>
        <w:t>ВЛ</w:t>
      </w:r>
      <w:proofErr w:type="gram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 электропередачи через водоемы менее минимально допустимого расстояния, в т. ч. с учетом максимального уровня подъема воды при паводке; е) проезд машин и механизмов, имеющих общую высоту с грузом или без груза от поверхности дороги более 4,5 м (</w:t>
      </w:r>
      <w:proofErr w:type="gramStart"/>
      <w:r w:rsidR="00033665" w:rsidRPr="00033665">
        <w:rPr>
          <w:color w:val="000000"/>
          <w:sz w:val="24"/>
          <w:szCs w:val="24"/>
          <w:shd w:val="clear" w:color="auto" w:fill="F8F9FA"/>
        </w:rPr>
        <w:t>в</w:t>
      </w:r>
      <w:proofErr w:type="gram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 о. </w:t>
      </w:r>
      <w:proofErr w:type="spellStart"/>
      <w:r w:rsidR="00033665" w:rsidRPr="00033665">
        <w:rPr>
          <w:color w:val="000000"/>
          <w:sz w:val="24"/>
          <w:szCs w:val="24"/>
          <w:shd w:val="clear" w:color="auto" w:fill="F8F9FA"/>
        </w:rPr>
        <w:t>з</w:t>
      </w:r>
      <w:proofErr w:type="spell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. </w:t>
      </w:r>
      <w:proofErr w:type="gramStart"/>
      <w:r w:rsidR="00033665" w:rsidRPr="00033665">
        <w:rPr>
          <w:color w:val="000000"/>
          <w:sz w:val="24"/>
          <w:szCs w:val="24"/>
          <w:shd w:val="clear" w:color="auto" w:fill="F8F9FA"/>
        </w:rPr>
        <w:t>ВЛ</w:t>
      </w:r>
      <w:proofErr w:type="gram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 электропередачи); ж) земляные работы на глубине более 0,3 м (на вспахиваемых землях на глубине более 0,45 м), а также планировка грунта (в о. </w:t>
      </w:r>
      <w:proofErr w:type="spellStart"/>
      <w:r w:rsidR="00033665" w:rsidRPr="00033665">
        <w:rPr>
          <w:color w:val="000000"/>
          <w:sz w:val="24"/>
          <w:szCs w:val="24"/>
          <w:shd w:val="clear" w:color="auto" w:fill="F8F9FA"/>
        </w:rPr>
        <w:t>з</w:t>
      </w:r>
      <w:proofErr w:type="spell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. подземных КЛ электропередачи); </w:t>
      </w:r>
      <w:proofErr w:type="spellStart"/>
      <w:r w:rsidR="00033665" w:rsidRPr="00033665">
        <w:rPr>
          <w:color w:val="000000"/>
          <w:sz w:val="24"/>
          <w:szCs w:val="24"/>
          <w:shd w:val="clear" w:color="auto" w:fill="F8F9FA"/>
        </w:rPr>
        <w:t>з</w:t>
      </w:r>
      <w:proofErr w:type="spell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) полив </w:t>
      </w:r>
      <w:proofErr w:type="spellStart"/>
      <w:r w:rsidR="00033665" w:rsidRPr="00033665">
        <w:rPr>
          <w:color w:val="000000"/>
          <w:sz w:val="24"/>
          <w:szCs w:val="24"/>
          <w:shd w:val="clear" w:color="auto" w:fill="F8F9FA"/>
        </w:rPr>
        <w:t>с-х</w:t>
      </w:r>
      <w:proofErr w:type="spell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 культур в случае, если высота струи воды может составить свыше 3 м (в о. </w:t>
      </w:r>
      <w:proofErr w:type="spellStart"/>
      <w:r w:rsidR="00033665" w:rsidRPr="00033665">
        <w:rPr>
          <w:color w:val="000000"/>
          <w:sz w:val="24"/>
          <w:szCs w:val="24"/>
          <w:shd w:val="clear" w:color="auto" w:fill="F8F9FA"/>
        </w:rPr>
        <w:t>з</w:t>
      </w:r>
      <w:proofErr w:type="spell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. </w:t>
      </w:r>
      <w:proofErr w:type="gramStart"/>
      <w:r w:rsidR="00033665" w:rsidRPr="00033665">
        <w:rPr>
          <w:color w:val="000000"/>
          <w:sz w:val="24"/>
          <w:szCs w:val="24"/>
          <w:shd w:val="clear" w:color="auto" w:fill="F8F9FA"/>
        </w:rPr>
        <w:t>ВЛ</w:t>
      </w:r>
      <w:proofErr w:type="gram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 электропередачи); и) полевые </w:t>
      </w:r>
      <w:proofErr w:type="spellStart"/>
      <w:r w:rsidR="00033665" w:rsidRPr="00033665">
        <w:rPr>
          <w:color w:val="000000"/>
          <w:sz w:val="24"/>
          <w:szCs w:val="24"/>
          <w:shd w:val="clear" w:color="auto" w:fill="F8F9FA"/>
        </w:rPr>
        <w:t>с-х</w:t>
      </w:r>
      <w:proofErr w:type="spell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 работы с применением </w:t>
      </w:r>
      <w:proofErr w:type="spellStart"/>
      <w:r w:rsidR="00033665" w:rsidRPr="00033665">
        <w:rPr>
          <w:color w:val="000000"/>
          <w:sz w:val="24"/>
          <w:szCs w:val="24"/>
          <w:shd w:val="clear" w:color="auto" w:fill="F8F9FA"/>
        </w:rPr>
        <w:t>с-х</w:t>
      </w:r>
      <w:proofErr w:type="spell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 машин и оборудования высотой </w:t>
      </w:r>
      <w:r w:rsidR="00033665" w:rsidRPr="00033665">
        <w:rPr>
          <w:color w:val="000000"/>
          <w:sz w:val="24"/>
          <w:szCs w:val="24"/>
          <w:shd w:val="clear" w:color="auto" w:fill="F8F9FA"/>
        </w:rPr>
        <w:lastRenderedPageBreak/>
        <w:t xml:space="preserve">более 4 м (в о. </w:t>
      </w:r>
      <w:proofErr w:type="spellStart"/>
      <w:r w:rsidR="00033665" w:rsidRPr="00033665">
        <w:rPr>
          <w:color w:val="000000"/>
          <w:sz w:val="24"/>
          <w:szCs w:val="24"/>
          <w:shd w:val="clear" w:color="auto" w:fill="F8F9FA"/>
        </w:rPr>
        <w:t>з</w:t>
      </w:r>
      <w:proofErr w:type="spell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. </w:t>
      </w:r>
      <w:proofErr w:type="gramStart"/>
      <w:r w:rsidR="00033665" w:rsidRPr="00033665">
        <w:rPr>
          <w:color w:val="000000"/>
          <w:sz w:val="24"/>
          <w:szCs w:val="24"/>
          <w:shd w:val="clear" w:color="auto" w:fill="F8F9FA"/>
        </w:rPr>
        <w:t>ВЛ</w:t>
      </w:r>
      <w:proofErr w:type="gram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 электропередачи) или полевые </w:t>
      </w:r>
      <w:proofErr w:type="spellStart"/>
      <w:r w:rsidR="00033665" w:rsidRPr="00033665">
        <w:rPr>
          <w:color w:val="000000"/>
          <w:sz w:val="24"/>
          <w:szCs w:val="24"/>
          <w:shd w:val="clear" w:color="auto" w:fill="F8F9FA"/>
        </w:rPr>
        <w:t>с-х</w:t>
      </w:r>
      <w:proofErr w:type="spell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 работы, </w:t>
      </w:r>
      <w:proofErr w:type="spellStart"/>
      <w:r w:rsidR="00033665" w:rsidRPr="00033665">
        <w:rPr>
          <w:color w:val="000000"/>
          <w:sz w:val="24"/>
          <w:szCs w:val="24"/>
          <w:shd w:val="clear" w:color="auto" w:fill="F8F9FA"/>
        </w:rPr>
        <w:t>связ-ные</w:t>
      </w:r>
      <w:proofErr w:type="spell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 с вспашкой земли (в о. </w:t>
      </w:r>
      <w:proofErr w:type="spellStart"/>
      <w:r w:rsidR="00033665" w:rsidRPr="00033665">
        <w:rPr>
          <w:color w:val="000000"/>
          <w:sz w:val="24"/>
          <w:szCs w:val="24"/>
          <w:shd w:val="clear" w:color="auto" w:fill="F8F9FA"/>
        </w:rPr>
        <w:t>з</w:t>
      </w:r>
      <w:proofErr w:type="spellEnd"/>
      <w:r w:rsidR="00033665" w:rsidRPr="00033665">
        <w:rPr>
          <w:color w:val="000000"/>
          <w:sz w:val="24"/>
          <w:szCs w:val="24"/>
          <w:shd w:val="clear" w:color="auto" w:fill="F8F9FA"/>
        </w:rPr>
        <w:t>. КЛ электропередачи)</w:t>
      </w:r>
      <w:proofErr w:type="gramStart"/>
      <w:r w:rsidR="00033665" w:rsidRPr="00033665">
        <w:rPr>
          <w:color w:val="000000"/>
          <w:sz w:val="24"/>
          <w:szCs w:val="24"/>
          <w:shd w:val="clear" w:color="auto" w:fill="F8F9FA"/>
        </w:rPr>
        <w:t>.п</w:t>
      </w:r>
      <w:proofErr w:type="gram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.11. </w:t>
      </w:r>
      <w:proofErr w:type="gramStart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В охранных зонах, установленных для объектов </w:t>
      </w:r>
      <w:proofErr w:type="spellStart"/>
      <w:r w:rsidR="00033665" w:rsidRPr="00033665">
        <w:rPr>
          <w:color w:val="000000"/>
          <w:sz w:val="24"/>
          <w:szCs w:val="24"/>
          <w:shd w:val="clear" w:color="auto" w:fill="F8F9FA"/>
        </w:rPr>
        <w:t>электросетевого</w:t>
      </w:r>
      <w:proofErr w:type="spell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 хозяйства напряжением до 1000 вольт, помимо действий, предусмотренных пунктом 10 настоящих Правил, без письменного решения о согласовании сетевых организаций запрещается: а)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</w:t>
      </w:r>
      <w:proofErr w:type="gram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 </w:t>
      </w:r>
      <w:proofErr w:type="gramStart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дачных некоммерческих объединений, объекты жилищного строительства, в том числе индивидуального (в о. </w:t>
      </w:r>
      <w:proofErr w:type="spellStart"/>
      <w:r w:rsidR="00033665" w:rsidRPr="00033665">
        <w:rPr>
          <w:color w:val="000000"/>
          <w:sz w:val="24"/>
          <w:szCs w:val="24"/>
          <w:shd w:val="clear" w:color="auto" w:fill="F8F9FA"/>
        </w:rPr>
        <w:t>з</w:t>
      </w:r>
      <w:proofErr w:type="spellEnd"/>
      <w:r w:rsidR="00033665" w:rsidRPr="00033665">
        <w:rPr>
          <w:color w:val="000000"/>
          <w:sz w:val="24"/>
          <w:szCs w:val="24"/>
          <w:shd w:val="clear" w:color="auto" w:fill="F8F9FA"/>
        </w:rPr>
        <w:t>.</w:t>
      </w:r>
      <w:proofErr w:type="gram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 </w:t>
      </w:r>
      <w:proofErr w:type="gramStart"/>
      <w:r w:rsidR="00033665" w:rsidRPr="00033665">
        <w:rPr>
          <w:color w:val="000000"/>
          <w:sz w:val="24"/>
          <w:szCs w:val="24"/>
          <w:shd w:val="clear" w:color="auto" w:fill="F8F9FA"/>
        </w:rPr>
        <w:t>ВЛ</w:t>
      </w:r>
      <w:proofErr w:type="gramEnd"/>
      <w:r w:rsidR="00033665" w:rsidRPr="00033665">
        <w:rPr>
          <w:color w:val="000000"/>
          <w:sz w:val="24"/>
          <w:szCs w:val="24"/>
          <w:shd w:val="clear" w:color="auto" w:fill="F8F9FA"/>
        </w:rPr>
        <w:t xml:space="preserve"> электропередачи); б) складировать или размещать хранилища любых, в том числе горюче-смазочных, материалов; в) 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о. </w:t>
      </w:r>
      <w:proofErr w:type="spellStart"/>
      <w:r w:rsidR="00033665" w:rsidRPr="00033665">
        <w:rPr>
          <w:color w:val="000000"/>
          <w:sz w:val="24"/>
          <w:szCs w:val="24"/>
          <w:shd w:val="clear" w:color="auto" w:fill="F8F9FA"/>
        </w:rPr>
        <w:t>з</w:t>
      </w:r>
      <w:proofErr w:type="spellEnd"/>
      <w:r w:rsidR="00033665" w:rsidRPr="00033665">
        <w:rPr>
          <w:color w:val="000000"/>
          <w:sz w:val="24"/>
          <w:szCs w:val="24"/>
          <w:shd w:val="clear" w:color="auto" w:fill="F8F9FA"/>
        </w:rPr>
        <w:t>. подводных кабельных линий электропередачи).</w:t>
      </w:r>
    </w:p>
    <w:p w:rsidR="00033665" w:rsidRPr="00033665" w:rsidRDefault="00033665" w:rsidP="00033665">
      <w:pPr>
        <w:rPr>
          <w:sz w:val="24"/>
          <w:szCs w:val="24"/>
        </w:rPr>
      </w:pPr>
      <w:r w:rsidRPr="00033665">
        <w:rPr>
          <w:sz w:val="24"/>
          <w:szCs w:val="24"/>
        </w:rPr>
        <w:t xml:space="preserve"> Администрация ЗГО Управление по экологии и природопользования имеются ограничения  ТУ № 95 от 15.03.2022 г. (Приложение № 1 к аукционной документации).</w:t>
      </w:r>
      <w:r w:rsidRPr="00033665">
        <w:rPr>
          <w:sz w:val="24"/>
          <w:szCs w:val="24"/>
        </w:rPr>
        <w:br/>
      </w:r>
    </w:p>
    <w:p w:rsidR="00A0545F" w:rsidRPr="00A0545F" w:rsidRDefault="00A0545F" w:rsidP="00033665">
      <w:pPr>
        <w:ind w:firstLine="426"/>
        <w:jc w:val="both"/>
        <w:rPr>
          <w:bCs/>
          <w:sz w:val="22"/>
          <w:szCs w:val="22"/>
        </w:rPr>
      </w:pPr>
    </w:p>
    <w:p w:rsidR="00CE0AFF" w:rsidRPr="001261F3" w:rsidRDefault="00CE0AFF" w:rsidP="00A0545F">
      <w:pPr>
        <w:jc w:val="both"/>
        <w:rPr>
          <w:sz w:val="22"/>
          <w:szCs w:val="22"/>
        </w:rPr>
      </w:pPr>
    </w:p>
    <w:p w:rsidR="0020640A" w:rsidRDefault="0020640A" w:rsidP="0020640A">
      <w:pPr>
        <w:jc w:val="both"/>
        <w:rPr>
          <w:bCs/>
          <w:color w:val="000000"/>
          <w:sz w:val="22"/>
          <w:szCs w:val="22"/>
        </w:rPr>
      </w:pPr>
    </w:p>
    <w:p w:rsidR="00BA3A18" w:rsidRPr="00276B04" w:rsidRDefault="00BA3A18" w:rsidP="0020640A">
      <w:pPr>
        <w:suppressAutoHyphens/>
        <w:overflowPunct w:val="0"/>
        <w:jc w:val="both"/>
        <w:rPr>
          <w:sz w:val="22"/>
          <w:szCs w:val="22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8C2A13" w:rsidRPr="008C2A13" w:rsidRDefault="008C2A13" w:rsidP="008C2A13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Получатель - УФК по Челябинской области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(КУИ ЗГО)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ИНН 7404009308, КПП 740401001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proofErr w:type="gramStart"/>
      <w:r w:rsidRPr="005D410D">
        <w:rPr>
          <w:bCs/>
          <w:color w:val="000000"/>
          <w:sz w:val="22"/>
          <w:szCs w:val="22"/>
        </w:rPr>
        <w:t>Р</w:t>
      </w:r>
      <w:proofErr w:type="gramEnd"/>
      <w:r w:rsidRPr="005D410D">
        <w:rPr>
          <w:bCs/>
          <w:color w:val="000000"/>
          <w:sz w:val="22"/>
          <w:szCs w:val="22"/>
        </w:rPr>
        <w:t>/счет  03100643000000016900,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5D410D">
        <w:rPr>
          <w:bCs/>
          <w:color w:val="000000"/>
          <w:sz w:val="22"/>
          <w:szCs w:val="22"/>
        </w:rPr>
        <w:t>.Ч</w:t>
      </w:r>
      <w:proofErr w:type="gramEnd"/>
      <w:r w:rsidRPr="005D410D">
        <w:rPr>
          <w:bCs/>
          <w:color w:val="000000"/>
          <w:sz w:val="22"/>
          <w:szCs w:val="22"/>
        </w:rPr>
        <w:t>елябинск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D410D">
        <w:rPr>
          <w:bCs/>
          <w:color w:val="000000"/>
          <w:sz w:val="22"/>
          <w:szCs w:val="22"/>
        </w:rPr>
        <w:t>кор</w:t>
      </w:r>
      <w:proofErr w:type="gramStart"/>
      <w:r w:rsidRPr="005D410D">
        <w:rPr>
          <w:bCs/>
          <w:color w:val="000000"/>
          <w:sz w:val="22"/>
          <w:szCs w:val="22"/>
        </w:rPr>
        <w:t>.с</w:t>
      </w:r>
      <w:proofErr w:type="gramEnd"/>
      <w:r w:rsidRPr="005D410D">
        <w:rPr>
          <w:bCs/>
          <w:color w:val="000000"/>
          <w:sz w:val="22"/>
          <w:szCs w:val="22"/>
        </w:rPr>
        <w:t>чета</w:t>
      </w:r>
      <w:proofErr w:type="spellEnd"/>
      <w:r w:rsidRPr="005D410D">
        <w:rPr>
          <w:bCs/>
          <w:color w:val="000000"/>
          <w:sz w:val="22"/>
          <w:szCs w:val="22"/>
        </w:rPr>
        <w:t xml:space="preserve"> 40102810645370000062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БИК 017501500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КБК 118 1 11 050 1204 0000 120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ОКТМО 75712000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 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Заместитель руководителя,</w:t>
      </w:r>
    </w:p>
    <w:p w:rsidR="00F65C26" w:rsidRPr="005D410D" w:rsidRDefault="005D410D" w:rsidP="005D410D">
      <w:pPr>
        <w:jc w:val="both"/>
        <w:rPr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начальник отдела земельных отношений _____________________Т.О. Курчатова</w:t>
      </w:r>
      <w:r w:rsidRPr="005D410D">
        <w:rPr>
          <w:bCs/>
          <w:color w:val="000000"/>
          <w:sz w:val="22"/>
          <w:szCs w:val="22"/>
        </w:rPr>
        <w:tab/>
      </w:r>
      <w:fldSimple w:instr="DOCVARIABLE &quot;SP_FUNC: GetVicariousSignature (CONTEXT)&quot; \* MERGEFORMAT ">
        <w:r w:rsidR="0045600C" w:rsidRPr="005D410D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C80DF9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C80DF9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C80DF9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C80DF9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lastRenderedPageBreak/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C80DF9" w:rsidRPr="005819CE">
        <w:rPr>
          <w:sz w:val="22"/>
          <w:szCs w:val="22"/>
        </w:rPr>
        <w:fldChar w:fldCharType="end"/>
      </w:r>
    </w:p>
    <w:p w:rsidR="00DE28DB" w:rsidRPr="005819CE" w:rsidRDefault="00C80DF9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C80DF9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33665"/>
    <w:rsid w:val="00054AEB"/>
    <w:rsid w:val="00061F27"/>
    <w:rsid w:val="00086BB6"/>
    <w:rsid w:val="000C5599"/>
    <w:rsid w:val="000D5370"/>
    <w:rsid w:val="000F4450"/>
    <w:rsid w:val="001120AC"/>
    <w:rsid w:val="0012197A"/>
    <w:rsid w:val="001261F3"/>
    <w:rsid w:val="00133040"/>
    <w:rsid w:val="00133CEE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0640A"/>
    <w:rsid w:val="00236BF6"/>
    <w:rsid w:val="00242080"/>
    <w:rsid w:val="00247E35"/>
    <w:rsid w:val="00264A51"/>
    <w:rsid w:val="00276B04"/>
    <w:rsid w:val="00284903"/>
    <w:rsid w:val="00292A94"/>
    <w:rsid w:val="0029550F"/>
    <w:rsid w:val="002A5EC9"/>
    <w:rsid w:val="002A70C4"/>
    <w:rsid w:val="002B5C7B"/>
    <w:rsid w:val="002B7973"/>
    <w:rsid w:val="002C5D06"/>
    <w:rsid w:val="002F1D2E"/>
    <w:rsid w:val="002F4883"/>
    <w:rsid w:val="003020BA"/>
    <w:rsid w:val="003160C9"/>
    <w:rsid w:val="0032112D"/>
    <w:rsid w:val="00326861"/>
    <w:rsid w:val="0033661A"/>
    <w:rsid w:val="003472D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4225"/>
    <w:rsid w:val="0045600C"/>
    <w:rsid w:val="00473EDC"/>
    <w:rsid w:val="004816F0"/>
    <w:rsid w:val="004926DC"/>
    <w:rsid w:val="00492C29"/>
    <w:rsid w:val="00497389"/>
    <w:rsid w:val="004B1FDB"/>
    <w:rsid w:val="004C3A9D"/>
    <w:rsid w:val="004E6511"/>
    <w:rsid w:val="004F1937"/>
    <w:rsid w:val="00511CDA"/>
    <w:rsid w:val="0051232D"/>
    <w:rsid w:val="00535F77"/>
    <w:rsid w:val="00540E25"/>
    <w:rsid w:val="00546116"/>
    <w:rsid w:val="00557EE4"/>
    <w:rsid w:val="005819CE"/>
    <w:rsid w:val="005951B6"/>
    <w:rsid w:val="005C0693"/>
    <w:rsid w:val="005D410D"/>
    <w:rsid w:val="005D7B27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D54CE"/>
    <w:rsid w:val="006E5BAA"/>
    <w:rsid w:val="00721CD5"/>
    <w:rsid w:val="0072527E"/>
    <w:rsid w:val="0074483B"/>
    <w:rsid w:val="007453E3"/>
    <w:rsid w:val="00747682"/>
    <w:rsid w:val="00752A2B"/>
    <w:rsid w:val="00761D0C"/>
    <w:rsid w:val="007724F8"/>
    <w:rsid w:val="00781B2F"/>
    <w:rsid w:val="00793293"/>
    <w:rsid w:val="007A7337"/>
    <w:rsid w:val="007D7EF6"/>
    <w:rsid w:val="007E0D36"/>
    <w:rsid w:val="0080478A"/>
    <w:rsid w:val="00820E46"/>
    <w:rsid w:val="008510E9"/>
    <w:rsid w:val="00871BA7"/>
    <w:rsid w:val="008724E3"/>
    <w:rsid w:val="008B49C6"/>
    <w:rsid w:val="008B5545"/>
    <w:rsid w:val="008B744B"/>
    <w:rsid w:val="008C21ED"/>
    <w:rsid w:val="008C2A13"/>
    <w:rsid w:val="008E42E4"/>
    <w:rsid w:val="008F0EA0"/>
    <w:rsid w:val="00905076"/>
    <w:rsid w:val="00916722"/>
    <w:rsid w:val="009336D3"/>
    <w:rsid w:val="009465B3"/>
    <w:rsid w:val="009554DC"/>
    <w:rsid w:val="009854E6"/>
    <w:rsid w:val="00995D69"/>
    <w:rsid w:val="009B03D8"/>
    <w:rsid w:val="009B3004"/>
    <w:rsid w:val="009C17D1"/>
    <w:rsid w:val="009C2EC3"/>
    <w:rsid w:val="009C595B"/>
    <w:rsid w:val="009D24E7"/>
    <w:rsid w:val="009D45C1"/>
    <w:rsid w:val="00A0545F"/>
    <w:rsid w:val="00A106C0"/>
    <w:rsid w:val="00A849B2"/>
    <w:rsid w:val="00A8683F"/>
    <w:rsid w:val="00A90ED6"/>
    <w:rsid w:val="00AA2B22"/>
    <w:rsid w:val="00AE0425"/>
    <w:rsid w:val="00B0340F"/>
    <w:rsid w:val="00B04E4F"/>
    <w:rsid w:val="00B12218"/>
    <w:rsid w:val="00B318C4"/>
    <w:rsid w:val="00B56D6B"/>
    <w:rsid w:val="00B70539"/>
    <w:rsid w:val="00B74B3A"/>
    <w:rsid w:val="00B81F8D"/>
    <w:rsid w:val="00BA023C"/>
    <w:rsid w:val="00BA3A18"/>
    <w:rsid w:val="00BC0314"/>
    <w:rsid w:val="00BC1A32"/>
    <w:rsid w:val="00BD337C"/>
    <w:rsid w:val="00BF1FA1"/>
    <w:rsid w:val="00BF3920"/>
    <w:rsid w:val="00BF6354"/>
    <w:rsid w:val="00BF7980"/>
    <w:rsid w:val="00C020AE"/>
    <w:rsid w:val="00C23813"/>
    <w:rsid w:val="00C51797"/>
    <w:rsid w:val="00C615CC"/>
    <w:rsid w:val="00C80DF9"/>
    <w:rsid w:val="00C87602"/>
    <w:rsid w:val="00C939BD"/>
    <w:rsid w:val="00CA598B"/>
    <w:rsid w:val="00CC7D8C"/>
    <w:rsid w:val="00CE0AFF"/>
    <w:rsid w:val="00CF0649"/>
    <w:rsid w:val="00CF4B69"/>
    <w:rsid w:val="00D03AD3"/>
    <w:rsid w:val="00D40B6B"/>
    <w:rsid w:val="00D50433"/>
    <w:rsid w:val="00D56F2B"/>
    <w:rsid w:val="00D8137D"/>
    <w:rsid w:val="00D95A32"/>
    <w:rsid w:val="00DA2ED1"/>
    <w:rsid w:val="00DB1B5B"/>
    <w:rsid w:val="00DC220D"/>
    <w:rsid w:val="00DD1F41"/>
    <w:rsid w:val="00DE28DB"/>
    <w:rsid w:val="00E430CD"/>
    <w:rsid w:val="00E66AC7"/>
    <w:rsid w:val="00E749CA"/>
    <w:rsid w:val="00E81F36"/>
    <w:rsid w:val="00E90B3F"/>
    <w:rsid w:val="00E90E92"/>
    <w:rsid w:val="00EC1B5C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6A2E"/>
    <w:rsid w:val="00F87A4F"/>
    <w:rsid w:val="00FA7056"/>
    <w:rsid w:val="00FD054B"/>
    <w:rsid w:val="00FE32A9"/>
    <w:rsid w:val="00FF5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51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DAEE5-FD38-48C2-86A2-683DDB80A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298</TotalTime>
  <Pages>7</Pages>
  <Words>2381</Words>
  <Characters>17900</Characters>
  <Application>Microsoft Office Word</Application>
  <DocSecurity>0</DocSecurity>
  <Lines>149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20241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57</cp:revision>
  <cp:lastPrinted>1900-12-31T19:00:00Z</cp:lastPrinted>
  <dcterms:created xsi:type="dcterms:W3CDTF">2020-11-18T05:42:00Z</dcterms:created>
  <dcterms:modified xsi:type="dcterms:W3CDTF">2022-07-08T09:03:00Z</dcterms:modified>
</cp:coreProperties>
</file>